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0"/>
        <w:gridCol w:w="47"/>
        <w:gridCol w:w="3235"/>
        <w:gridCol w:w="16"/>
        <w:gridCol w:w="28"/>
        <w:gridCol w:w="397"/>
        <w:gridCol w:w="15"/>
        <w:gridCol w:w="44"/>
        <w:gridCol w:w="2584"/>
        <w:gridCol w:w="1430"/>
        <w:gridCol w:w="10"/>
        <w:gridCol w:w="1603"/>
        <w:gridCol w:w="2520"/>
        <w:gridCol w:w="457"/>
        <w:gridCol w:w="1433"/>
        <w:gridCol w:w="6"/>
        <w:gridCol w:w="484"/>
      </w:tblGrid>
      <w:tr w:rsidR="0078416B" w:rsidRPr="000778E6">
        <w:trPr>
          <w:trHeight w:val="678"/>
        </w:trPr>
        <w:tc>
          <w:tcPr>
            <w:tcW w:w="527" w:type="dxa"/>
            <w:gridSpan w:val="2"/>
            <w:vMerge w:val="restart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rPr>
                <w:lang w:val="en-US"/>
              </w:rPr>
              <w:t>№</w:t>
            </w:r>
          </w:p>
        </w:tc>
        <w:tc>
          <w:tcPr>
            <w:tcW w:w="3279" w:type="dxa"/>
            <w:gridSpan w:val="3"/>
            <w:tcBorders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36"/>
                <w:szCs w:val="36"/>
              </w:rPr>
            </w:pPr>
            <w:r w:rsidRPr="000778E6">
              <w:rPr>
                <w:b/>
                <w:bCs/>
                <w:sz w:val="36"/>
                <w:szCs w:val="36"/>
              </w:rPr>
              <w:t xml:space="preserve">Дарсил тема </w:t>
            </w:r>
          </w:p>
        </w:tc>
        <w:tc>
          <w:tcPr>
            <w:tcW w:w="456" w:type="dxa"/>
            <w:gridSpan w:val="3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а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а</w:t>
            </w:r>
          </w:p>
          <w:p w:rsidR="0078416B" w:rsidRPr="000778E6" w:rsidRDefault="0078416B" w:rsidP="000778E6">
            <w:pPr>
              <w:spacing w:after="0" w:line="240" w:lineRule="auto"/>
            </w:pPr>
            <w:r w:rsidRPr="000778E6">
              <w:rPr>
                <w:sz w:val="24"/>
                <w:szCs w:val="24"/>
              </w:rPr>
              <w:t>т</w:t>
            </w:r>
          </w:p>
        </w:tc>
        <w:tc>
          <w:tcPr>
            <w:tcW w:w="2584" w:type="dxa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Словарияб х1алт1и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sz w:val="32"/>
                <w:szCs w:val="32"/>
              </w:rPr>
            </w:pPr>
            <w:r w:rsidRPr="000778E6">
              <w:rPr>
                <w:sz w:val="32"/>
                <w:szCs w:val="32"/>
              </w:rPr>
              <w:t>Такрар гьаби</w:t>
            </w:r>
          </w:p>
        </w:tc>
        <w:tc>
          <w:tcPr>
            <w:tcW w:w="1613" w:type="dxa"/>
            <w:gridSpan w:val="2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sz w:val="28"/>
                <w:szCs w:val="28"/>
              </w:rPr>
            </w:pPr>
            <w:r w:rsidRPr="000778E6">
              <w:rPr>
                <w:sz w:val="28"/>
                <w:szCs w:val="28"/>
              </w:rPr>
              <w:t>Дарсил алатал</w:t>
            </w:r>
          </w:p>
        </w:tc>
        <w:tc>
          <w:tcPr>
            <w:tcW w:w="2977" w:type="dxa"/>
            <w:gridSpan w:val="2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Ц1алдохъабазда лъазе ва бажаризе ккола</w:t>
            </w:r>
          </w:p>
        </w:tc>
        <w:tc>
          <w:tcPr>
            <w:tcW w:w="1433" w:type="dxa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Рокъобе х1алт1и</w:t>
            </w:r>
          </w:p>
        </w:tc>
        <w:tc>
          <w:tcPr>
            <w:tcW w:w="490" w:type="dxa"/>
            <w:gridSpan w:val="2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778E6">
              <w:rPr>
                <w:b/>
                <w:bCs/>
                <w:sz w:val="18"/>
                <w:szCs w:val="18"/>
              </w:rPr>
              <w:t>Къ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778E6">
              <w:rPr>
                <w:b/>
                <w:bCs/>
                <w:sz w:val="18"/>
                <w:szCs w:val="18"/>
              </w:rPr>
              <w:t>О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778E6">
              <w:rPr>
                <w:b/>
                <w:bCs/>
                <w:sz w:val="18"/>
                <w:szCs w:val="18"/>
              </w:rPr>
              <w:t>-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778E6">
              <w:rPr>
                <w:b/>
                <w:bCs/>
                <w:sz w:val="18"/>
                <w:szCs w:val="18"/>
              </w:rPr>
              <w:t>М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778E6">
              <w:rPr>
                <w:b/>
                <w:bCs/>
                <w:sz w:val="18"/>
                <w:szCs w:val="18"/>
              </w:rPr>
              <w:t>О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</w:rPr>
            </w:pPr>
            <w:r w:rsidRPr="000778E6">
              <w:rPr>
                <w:b/>
                <w:bCs/>
                <w:sz w:val="18"/>
                <w:szCs w:val="18"/>
              </w:rPr>
              <w:t>Ц1</w:t>
            </w:r>
          </w:p>
        </w:tc>
      </w:tr>
      <w:tr w:rsidR="0078416B" w:rsidRPr="000778E6">
        <w:trPr>
          <w:trHeight w:val="828"/>
        </w:trPr>
        <w:tc>
          <w:tcPr>
            <w:tcW w:w="52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79" w:type="dxa"/>
            <w:gridSpan w:val="3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  <w:lang w:val="en-US"/>
              </w:rPr>
              <w:t>2</w:t>
            </w:r>
            <w:r w:rsidRPr="000778E6">
              <w:rPr>
                <w:sz w:val="24"/>
                <w:szCs w:val="24"/>
              </w:rPr>
              <w:t xml:space="preserve"> класс  авар мац1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3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613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</w:rPr>
            </w:pPr>
          </w:p>
        </w:tc>
      </w:tr>
      <w:tr w:rsidR="0078416B" w:rsidRPr="000778E6">
        <w:trPr>
          <w:trHeight w:val="300"/>
        </w:trPr>
        <w:tc>
          <w:tcPr>
            <w:tcW w:w="527" w:type="dxa"/>
            <w:gridSpan w:val="2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1</w:t>
            </w:r>
          </w:p>
        </w:tc>
        <w:tc>
          <w:tcPr>
            <w:tcW w:w="3279" w:type="dxa"/>
            <w:gridSpan w:val="3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</w:rPr>
            </w:pPr>
            <w:r w:rsidRPr="000778E6">
              <w:rPr>
                <w:b/>
                <w:bCs/>
              </w:rPr>
              <w:t>2</w:t>
            </w:r>
          </w:p>
        </w:tc>
        <w:tc>
          <w:tcPr>
            <w:tcW w:w="456" w:type="dxa"/>
            <w:gridSpan w:val="3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3</w:t>
            </w:r>
          </w:p>
        </w:tc>
        <w:tc>
          <w:tcPr>
            <w:tcW w:w="2584" w:type="dxa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4</w:t>
            </w:r>
          </w:p>
        </w:tc>
        <w:tc>
          <w:tcPr>
            <w:tcW w:w="1430" w:type="dxa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5</w:t>
            </w:r>
          </w:p>
        </w:tc>
        <w:tc>
          <w:tcPr>
            <w:tcW w:w="1613" w:type="dxa"/>
            <w:gridSpan w:val="2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6</w:t>
            </w:r>
          </w:p>
        </w:tc>
        <w:tc>
          <w:tcPr>
            <w:tcW w:w="2977" w:type="dxa"/>
            <w:gridSpan w:val="2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7</w:t>
            </w:r>
          </w:p>
        </w:tc>
        <w:tc>
          <w:tcPr>
            <w:tcW w:w="1433" w:type="dxa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8</w:t>
            </w:r>
          </w:p>
        </w:tc>
        <w:tc>
          <w:tcPr>
            <w:tcW w:w="490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</w:rPr>
            </w:pPr>
            <w:r w:rsidRPr="000778E6">
              <w:rPr>
                <w:b/>
                <w:bCs/>
              </w:rPr>
              <w:t>9</w:t>
            </w:r>
          </w:p>
        </w:tc>
      </w:tr>
      <w:tr w:rsidR="0078416B" w:rsidRPr="000778E6">
        <w:trPr>
          <w:trHeight w:val="58"/>
        </w:trPr>
        <w:tc>
          <w:tcPr>
            <w:tcW w:w="527" w:type="dxa"/>
            <w:gridSpan w:val="2"/>
            <w:vMerge w:val="restart"/>
          </w:tcPr>
          <w:p w:rsidR="0078416B" w:rsidRPr="000778E6" w:rsidRDefault="0078416B" w:rsidP="000778E6">
            <w:pPr>
              <w:spacing w:after="0" w:line="240" w:lineRule="auto"/>
              <w:rPr>
                <w:lang w:val="en-US"/>
              </w:rPr>
            </w:pPr>
            <w:r w:rsidRPr="000778E6">
              <w:rPr>
                <w:lang w:val="en-US"/>
              </w:rPr>
              <w:t>1</w:t>
            </w:r>
          </w:p>
        </w:tc>
        <w:tc>
          <w:tcPr>
            <w:tcW w:w="3279" w:type="dxa"/>
            <w:gridSpan w:val="3"/>
            <w:vMerge w:val="restart"/>
            <w:tcBorders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 xml:space="preserve"> Раг1и.</w:t>
            </w:r>
          </w:p>
        </w:tc>
        <w:tc>
          <w:tcPr>
            <w:tcW w:w="456" w:type="dxa"/>
            <w:gridSpan w:val="3"/>
            <w:vMerge w:val="restart"/>
            <w:tcBorders>
              <w:left w:val="single" w:sz="4" w:space="0" w:color="auto"/>
              <w:right w:val="nil"/>
            </w:tcBorders>
          </w:tcPr>
          <w:p w:rsidR="0078416B" w:rsidRPr="000778E6" w:rsidRDefault="0078416B" w:rsidP="000778E6">
            <w:pPr>
              <w:tabs>
                <w:tab w:val="left" w:pos="3828"/>
              </w:tabs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left w:val="single" w:sz="4" w:space="0" w:color="auto"/>
              <w:bottom w:val="nil"/>
              <w:right w:val="nil"/>
            </w:tcBorders>
          </w:tcPr>
          <w:p w:rsidR="0078416B" w:rsidRPr="000778E6" w:rsidRDefault="0078416B" w:rsidP="000778E6">
            <w:pPr>
              <w:tabs>
                <w:tab w:val="left" w:pos="3828"/>
              </w:tabs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nil"/>
              <w:right w:val="nil"/>
            </w:tcBorders>
          </w:tcPr>
          <w:p w:rsidR="0078416B" w:rsidRPr="000778E6" w:rsidRDefault="0078416B" w:rsidP="000778E6">
            <w:pPr>
              <w:tabs>
                <w:tab w:val="left" w:pos="3828"/>
              </w:tabs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tabs>
                <w:tab w:val="left" w:pos="3828"/>
              </w:tabs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</w:pPr>
          </w:p>
        </w:tc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</w:pPr>
          </w:p>
        </w:tc>
      </w:tr>
      <w:tr w:rsidR="0078416B" w:rsidRPr="000778E6">
        <w:trPr>
          <w:trHeight w:val="705"/>
        </w:trPr>
        <w:tc>
          <w:tcPr>
            <w:tcW w:w="52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79" w:type="dxa"/>
            <w:gridSpan w:val="3"/>
            <w:vMerge/>
            <w:tcBorders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vMerge/>
            <w:tcBorders>
              <w:lef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Азали, зангал,к1укьмахх,бис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Авар алфавит</w:t>
            </w:r>
          </w:p>
        </w:tc>
        <w:tc>
          <w:tcPr>
            <w:tcW w:w="1613" w:type="dxa"/>
            <w:gridSpan w:val="2"/>
            <w:tcBorders>
              <w:top w:val="nil"/>
              <w:lef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т1ехь,суратал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Гьаркьаздасан раг1аби, раг1абаздасан предложениял г1уц1изе,предложе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нияздасан текст г1уц1изе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Раг1аби слогазде риххизе, рагьукъал ва рагьарал гьаркьал ва х1арпал рат1а рахъизе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Рагьукъал ва рагьарал гьаркьал  мух1канго абизе гьел рихьизарулел х1арпал бит1ун хъвазе;</w:t>
            </w:r>
          </w:p>
        </w:tc>
        <w:tc>
          <w:tcPr>
            <w:tcW w:w="1433" w:type="dxa"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13 х1арп такрар гьаби</w:t>
            </w:r>
          </w:p>
        </w:tc>
        <w:tc>
          <w:tcPr>
            <w:tcW w:w="490" w:type="dxa"/>
            <w:gridSpan w:val="2"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981"/>
        </w:trPr>
        <w:tc>
          <w:tcPr>
            <w:tcW w:w="527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79" w:type="dxa"/>
            <w:gridSpan w:val="3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Предложение</w:t>
            </w:r>
          </w:p>
        </w:tc>
        <w:tc>
          <w:tcPr>
            <w:tcW w:w="456" w:type="dxa"/>
            <w:gridSpan w:val="3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Иххал,авлахъ,халипа,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хвасар,г1ужрукъ</w:t>
            </w:r>
          </w:p>
        </w:tc>
        <w:tc>
          <w:tcPr>
            <w:tcW w:w="1430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13 хасаб х1арп</w:t>
            </w:r>
          </w:p>
        </w:tc>
        <w:tc>
          <w:tcPr>
            <w:tcW w:w="1613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т1ехь,суратал,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диск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Х1.21.гьум.13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предл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г1уц1изе</w:t>
            </w:r>
          </w:p>
        </w:tc>
        <w:tc>
          <w:tcPr>
            <w:tcW w:w="490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981"/>
        </w:trPr>
        <w:tc>
          <w:tcPr>
            <w:tcW w:w="527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79" w:type="dxa"/>
            <w:gridSpan w:val="3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  Текст</w:t>
            </w:r>
          </w:p>
        </w:tc>
        <w:tc>
          <w:tcPr>
            <w:tcW w:w="456" w:type="dxa"/>
            <w:gridSpan w:val="3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Гарссида, гъира, гъапуллъула, гъугъала</w:t>
            </w:r>
          </w:p>
        </w:tc>
        <w:tc>
          <w:tcPr>
            <w:tcW w:w="1430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Гь,г1, гъ х1арпал</w:t>
            </w:r>
          </w:p>
        </w:tc>
        <w:tc>
          <w:tcPr>
            <w:tcW w:w="1613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 суратал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 36., гьум.15</w:t>
            </w:r>
          </w:p>
        </w:tc>
        <w:tc>
          <w:tcPr>
            <w:tcW w:w="490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142"/>
        </w:trPr>
        <w:tc>
          <w:tcPr>
            <w:tcW w:w="527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79" w:type="dxa"/>
            <w:gridSpan w:val="3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</w:rPr>
              <w:t xml:space="preserve">     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Гьаркьал ва х1арпал</w:t>
            </w:r>
          </w:p>
        </w:tc>
        <w:tc>
          <w:tcPr>
            <w:tcW w:w="456" w:type="dxa"/>
            <w:gridSpan w:val="3"/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Г1урччинаб, лъор, бо, хъил, т1амур</w:t>
            </w:r>
          </w:p>
        </w:tc>
        <w:tc>
          <w:tcPr>
            <w:tcW w:w="1430" w:type="dxa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Х1, хъ, хь х1арпал</w:t>
            </w:r>
          </w:p>
        </w:tc>
        <w:tc>
          <w:tcPr>
            <w:tcW w:w="1613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 суратал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Чаг1и, рохел- фон.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t xml:space="preserve">разбор </w:t>
            </w:r>
          </w:p>
        </w:tc>
        <w:tc>
          <w:tcPr>
            <w:tcW w:w="490" w:type="dxa"/>
            <w:gridSpan w:val="2"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65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Рагьарал ва рагьукъал гьаркьал ва х1арпал 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Мухъ, бок1он,т1ел,хвалчен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К1, кь ,къ х1арпал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 суратал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Х1. 39 ,гьум. 19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81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Рагьарал гьаркьал ва х1арпал  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Ц1араг1, канарко, к1алк1уч1,гьабигьан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Т1, ц1, ч1х1арпал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 суратал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 44, гьум. 21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13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Е, Ё, Ю, Я  х1арпал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Ябу, ярагъ, ясбер, буюри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Лъ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Таблица, т1ехь 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Х1.49, гьум.23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93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Рагьукъал гьаркьал ва х1арпал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Квек1ен, г1алах, гьец1окъ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13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диск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Х1.54,гьум. 25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706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Й рагьукъаб гьаракь ва х1арп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Ишара, болъаби, юкъарана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Рагьукъал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х1арпал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Х1.57, гьум.27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48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Авар мац1алъе хасиятал рагьукъал гьаркьал ва х1арпал 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Хваши, дег1ен, недегьаб, гуми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Рагьарал х1арпал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диск,суратал,т1ехь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  <w:lang w:val="en-US"/>
              </w:rPr>
              <w:t>Х1</w:t>
            </w:r>
            <w:r w:rsidRPr="000778E6">
              <w:rPr>
                <w:sz w:val="24"/>
                <w:szCs w:val="24"/>
              </w:rPr>
              <w:t>.62, гьум. 29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973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Авар мац1алъе хасиятал рагьукъал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гьаркьал ва х1арпал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Ессарухъан, гьелана,г1елму, т1аг1ам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13 хасаб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диск,суратал, т1ехь</w:t>
            </w: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Х1.68, гьум.31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466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 xml:space="preserve">Диктант 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53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Авар мац1алъе хасиятал рагьукъал гьаркьал ва х1арпал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Лугби, пихъ,къулг1а,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хьуц1,хъанда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13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 , т1ехь</w:t>
            </w:r>
          </w:p>
        </w:tc>
        <w:tc>
          <w:tcPr>
            <w:tcW w:w="2977" w:type="dxa"/>
            <w:gridSpan w:val="2"/>
            <w:vMerge w:val="restart"/>
          </w:tcPr>
          <w:p w:rsidR="0078416B" w:rsidRPr="000778E6" w:rsidRDefault="0078416B" w:rsidP="000778E6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Графикалъул рахъалъ релълъенлъи бугел, цо халипаялъул кьучIалда гIуцIарал батIи-батIиял гьаркьал рихьизарулел хIарпаллъай. Къосинч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>ого раг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>абазулъ гьел бит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>ун абизе, ц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 xml:space="preserve">ализе ва </w:t>
            </w:r>
            <w:r w:rsidRPr="000778E6">
              <w:rPr>
                <w:sz w:val="24"/>
                <w:szCs w:val="24"/>
                <w:lang w:val="en-US"/>
              </w:rPr>
              <w:t>pa</w:t>
            </w:r>
            <w:r w:rsidRPr="000778E6">
              <w:rPr>
                <w:sz w:val="24"/>
                <w:szCs w:val="24"/>
              </w:rPr>
              <w:t>т</w:t>
            </w:r>
            <w:r w:rsidRPr="000778E6">
              <w:rPr>
                <w:sz w:val="24"/>
                <w:szCs w:val="24"/>
                <w:lang w:val="en-US"/>
              </w:rPr>
              <w:t>Ia</w:t>
            </w:r>
            <w:r w:rsidRPr="000778E6">
              <w:rPr>
                <w:sz w:val="24"/>
                <w:szCs w:val="24"/>
              </w:rPr>
              <w:t xml:space="preserve"> гьаризе лъай.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Х1.72, гьум.32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37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Ш-щ рагьукъал х1арпал ва гьаркьал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Щурун,щар, шал, щекъер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Гъ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Т1ехь, суратал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Х1.76,гьум.34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35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Геминатал 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Ччуг1а, к1к1ара, ицц,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ц1ц1е, лълъар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 ,т1ехь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Х1.81,гьум.36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975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Кк,к1к1, чч рагьукъал гьаркьал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Накку, бук1к1ана, баччана,к1к1ал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 харп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Таблица </w:t>
            </w:r>
            <w:r w:rsidRPr="000778E6">
              <w:rPr>
                <w:sz w:val="24"/>
                <w:szCs w:val="24"/>
                <w:lang w:val="en-US"/>
              </w:rPr>
              <w:t>карточкаби</w:t>
            </w:r>
            <w:r w:rsidRPr="000778E6">
              <w:rPr>
                <w:sz w:val="24"/>
                <w:szCs w:val="24"/>
              </w:rPr>
              <w:t>,т1ехь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Х1.87, гьум.38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47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  <w:lang w:val="en-US"/>
              </w:rPr>
              <w:t>Ч1ч1 рагьукъаб гьаракь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Бич1ч1изе, реч1ч1изе,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беч1ч1изе,ч1ч1вад, рич1ч1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К1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Т1ехь,карточкаби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Х1.93,гьум.40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703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Сс рагьукъаб гьаракь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Сси,ссан, бессизе, руссун, буссине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Кь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Х1.101, гьум.43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41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Хх рагьукъаб гьаракь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Махх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раххан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ххам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ххвел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буххизе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биххизе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ххезе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ххине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Къ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 105,гьум.44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98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Цц рагьукъаб гьаракь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Ицц, ццин, беццизе,рит</w:t>
            </w:r>
            <w:r w:rsidRPr="000778E6">
              <w:rPr>
                <w:sz w:val="24"/>
                <w:szCs w:val="24"/>
                <w:lang w:val="en-US"/>
              </w:rPr>
              <w:t>1</w:t>
            </w:r>
            <w:r w:rsidRPr="000778E6">
              <w:rPr>
                <w:sz w:val="24"/>
                <w:szCs w:val="24"/>
              </w:rPr>
              <w:t>ухълъи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Геминатал хъвалел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раг1аби рак1алда ч1езаризе, предложениял г1уц1изе, гьел гьаркьал бит1ун рахъизе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Х1.110,гьум.46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200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  <w:lang w:val="en-US"/>
              </w:rPr>
              <w:t xml:space="preserve"> Ц1ц1 рагьукъаб гьаракь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Бац1ц1ана, буц1ц1ана, бец1ц1ана, ц1ц1е,к1алц1и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Хъ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суратал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Х1.118,гьум. 49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48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Лълъ рагьукъаб гьаракь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Лълъар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билълъине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релълъине</w:t>
            </w:r>
            <w:r w:rsidRPr="000778E6">
              <w:rPr>
                <w:sz w:val="24"/>
                <w:szCs w:val="24"/>
                <w:lang w:val="en-US"/>
              </w:rPr>
              <w:t xml:space="preserve">, </w:t>
            </w:r>
            <w:r w:rsidRPr="000778E6">
              <w:rPr>
                <w:sz w:val="24"/>
                <w:szCs w:val="24"/>
              </w:rPr>
              <w:t>билъине</w:t>
            </w:r>
            <w:r w:rsidRPr="000778E6">
              <w:rPr>
                <w:sz w:val="24"/>
                <w:szCs w:val="24"/>
                <w:lang w:val="en-US"/>
              </w:rPr>
              <w:t>,</w:t>
            </w:r>
            <w:r w:rsidRPr="000778E6">
              <w:rPr>
                <w:sz w:val="24"/>
                <w:szCs w:val="24"/>
              </w:rPr>
              <w:t>лъай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Хь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Х1.122, гьум.51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406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 xml:space="preserve"> Диктант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98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24-25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Лабиалиял гьаркьал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Хъарчигъа, тату, квач1,магь, накъит, нат1ух1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Т1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суратал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Х1.126, гьум.53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Х1.131,гьум.55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200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Ъ, ь х1арпал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Вабаъ, масъала, гьуърул, нахърател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  <w:lang w:val="en-US"/>
              </w:rPr>
              <w:t>Ц1</w:t>
            </w:r>
            <w:r w:rsidRPr="000778E6">
              <w:rPr>
                <w:sz w:val="24"/>
                <w:szCs w:val="24"/>
              </w:rPr>
              <w:t xml:space="preserve">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 ,т1ехь</w:t>
            </w:r>
          </w:p>
        </w:tc>
        <w:tc>
          <w:tcPr>
            <w:tcW w:w="2977" w:type="dxa"/>
            <w:gridSpan w:val="2"/>
            <w:vMerge/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Х1.138,гьум.57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gridBefore w:val="12"/>
          <w:gridAfter w:val="3"/>
          <w:wAfter w:w="1923" w:type="dxa"/>
          <w:trHeight w:val="276"/>
        </w:trPr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58"/>
        </w:trPr>
        <w:tc>
          <w:tcPr>
            <w:tcW w:w="1478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909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27-</w:t>
            </w:r>
            <w:r w:rsidRPr="000778E6">
              <w:rPr>
                <w:b/>
                <w:bCs/>
                <w:sz w:val="24"/>
                <w:szCs w:val="24"/>
              </w:rPr>
              <w:t>2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</w:rPr>
              <w:t xml:space="preserve"> </w:t>
            </w:r>
            <w:r w:rsidRPr="000778E6">
              <w:rPr>
                <w:sz w:val="24"/>
                <w:szCs w:val="24"/>
              </w:rPr>
              <w:t>Алфавит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2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  <w:lang w:val="en-US"/>
              </w:rPr>
              <w:t xml:space="preserve">   </w:t>
            </w:r>
            <w:r w:rsidRPr="000778E6">
              <w:rPr>
                <w:sz w:val="24"/>
                <w:szCs w:val="24"/>
              </w:rPr>
              <w:t xml:space="preserve">Раххан, ц1адалх1ама, </w:t>
            </w:r>
            <w:r w:rsidRPr="000778E6">
              <w:rPr>
                <w:sz w:val="24"/>
                <w:szCs w:val="24"/>
                <w:lang w:val="en-US"/>
              </w:rPr>
              <w:t xml:space="preserve">             </w:t>
            </w:r>
            <w:r w:rsidRPr="000778E6">
              <w:rPr>
                <w:sz w:val="24"/>
                <w:szCs w:val="24"/>
              </w:rPr>
              <w:t>оцх1ут1, канарко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Ч1 х1арп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диск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Х1.144,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гьум.60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48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29-30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>Раг1</w:t>
            </w:r>
            <w:r w:rsidRPr="000778E6">
              <w:rPr>
                <w:b/>
                <w:bCs/>
                <w:sz w:val="24"/>
                <w:szCs w:val="24"/>
              </w:rPr>
              <w:t>и ва слог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Ланг, гурга,г1уж,огоб,авал,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огъохъат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Лъ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Т1ехь, суратал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Раг1абаздасан предложениял г1уц1изе, каламалъулъ гьел х1алт1изариз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Предложениялъул авалалда к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>удияб х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>арп хъвазе, ахиралда лъалхъул (т</w:t>
            </w:r>
            <w:r w:rsidRPr="000778E6">
              <w:rPr>
                <w:sz w:val="24"/>
                <w:szCs w:val="24"/>
                <w:lang w:val="en-US"/>
              </w:rPr>
              <w:t>Ia</w:t>
            </w:r>
            <w:r w:rsidRPr="000778E6">
              <w:rPr>
                <w:sz w:val="24"/>
                <w:szCs w:val="24"/>
              </w:rPr>
              <w:t>нк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>, суалияб, ах</w:t>
            </w:r>
            <w:r w:rsidRPr="000778E6">
              <w:rPr>
                <w:sz w:val="24"/>
                <w:szCs w:val="24"/>
                <w:lang w:val="en-US"/>
              </w:rPr>
              <w:t>I</w:t>
            </w:r>
            <w:r w:rsidRPr="000778E6">
              <w:rPr>
                <w:sz w:val="24"/>
                <w:szCs w:val="24"/>
              </w:rPr>
              <w:t xml:space="preserve">ул) ишараби лъезе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Х1.156, гьум.64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67"/>
        </w:trPr>
        <w:tc>
          <w:tcPr>
            <w:tcW w:w="527" w:type="dxa"/>
            <w:gridSpan w:val="2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31 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Ударение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                   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1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Оборав, оцбай, охол ролъ, ч1алу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Слог 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Т1ехь, суратал, диск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Х1.160, гьум.66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705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Калам ва гьелъул к1вар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Бет1ербахъи,нек1сияб,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г1акълу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Раг1и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Т1ехь, суратал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Х1.166, гьум.68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200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Хъвавул калам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Пашманлъи,загьир гьаби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КК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Предложениял г1уц1изе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200"/>
        </w:trPr>
        <w:tc>
          <w:tcPr>
            <w:tcW w:w="527" w:type="dxa"/>
            <w:gridSpan w:val="2"/>
            <w:vMerge w:val="restart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3251" w:type="dxa"/>
            <w:gridSpan w:val="2"/>
            <w:vMerge w:val="restart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Салам кьеялъул раг1аби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Хинлъи-божилъи,маг1на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К1к1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Х1.175, гьум. 71</w:t>
            </w:r>
          </w:p>
        </w:tc>
        <w:tc>
          <w:tcPr>
            <w:tcW w:w="490" w:type="dxa"/>
            <w:gridSpan w:val="2"/>
            <w:vMerge w:val="restart"/>
            <w:tcBorders>
              <w:top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70"/>
        </w:trPr>
        <w:tc>
          <w:tcPr>
            <w:tcW w:w="527" w:type="dxa"/>
            <w:gridSpan w:val="2"/>
            <w:vMerge/>
            <w:tcBorders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51" w:type="dxa"/>
            <w:gridSpan w:val="2"/>
            <w:vMerge/>
            <w:tcBorders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4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vMerge/>
            <w:tcBorders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819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Предложение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Машгьурав, асарал, гъунал, ч1орал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Чч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Т1ехь, суратал</w:t>
            </w: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Предложениял г1уц1изе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575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Хабарияб, суалияб, ах1ул предложение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Рагъухъан, рекъел, хазина, чирахъ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Ч1ч1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Карточкаби 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Х1.184, гьум.76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36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Текст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Хъабарча, ц1ира,мик1ис, х1ули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Сс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Карточкаби, таблица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Х1.187, гьум.78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22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Тексталъул тайпаби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Сипатияб, пикрияб, г1илла, тамашаго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Хх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Суратал, 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Х1.190, гьум.79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546"/>
        </w:trPr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Диктант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696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40-41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Авар мац1алъе хасиятал гьаркьал ва геминатал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Хъуп, гьаглъи, звангъи, хадиро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Лълъ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Х1.204, гьум.88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407"/>
        </w:trPr>
        <w:tc>
          <w:tcPr>
            <w:tcW w:w="98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717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</w:rPr>
              <w:t>Щив</w:t>
            </w:r>
            <w:r w:rsidRPr="000778E6">
              <w:rPr>
                <w:sz w:val="24"/>
                <w:szCs w:val="24"/>
                <w:lang w:val="en-US"/>
              </w:rPr>
              <w:t xml:space="preserve">? </w:t>
            </w:r>
            <w:r w:rsidRPr="000778E6">
              <w:rPr>
                <w:sz w:val="24"/>
                <w:szCs w:val="24"/>
              </w:rPr>
              <w:t>Щий</w:t>
            </w:r>
            <w:r w:rsidRPr="000778E6">
              <w:rPr>
                <w:sz w:val="24"/>
                <w:szCs w:val="24"/>
                <w:lang w:val="en-US"/>
              </w:rPr>
              <w:t xml:space="preserve">? </w:t>
            </w:r>
            <w:r w:rsidRPr="000778E6">
              <w:rPr>
                <w:sz w:val="24"/>
                <w:szCs w:val="24"/>
              </w:rPr>
              <w:t>Щиб</w:t>
            </w:r>
            <w:r w:rsidRPr="000778E6">
              <w:rPr>
                <w:sz w:val="24"/>
                <w:szCs w:val="24"/>
                <w:lang w:val="en-US"/>
              </w:rPr>
              <w:t xml:space="preserve">? </w:t>
            </w:r>
            <w:r w:rsidRPr="000778E6">
              <w:rPr>
                <w:sz w:val="24"/>
                <w:szCs w:val="24"/>
              </w:rPr>
              <w:t>Щал</w:t>
            </w:r>
            <w:r w:rsidRPr="000778E6">
              <w:rPr>
                <w:sz w:val="24"/>
                <w:szCs w:val="24"/>
                <w:lang w:val="en-US"/>
              </w:rPr>
              <w:t xml:space="preserve">? </w:t>
            </w:r>
            <w:r w:rsidRPr="000778E6">
              <w:rPr>
                <w:sz w:val="24"/>
                <w:szCs w:val="24"/>
              </w:rPr>
              <w:t>абурал</w:t>
            </w:r>
            <w:r w:rsidRPr="000778E6">
              <w:rPr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sz w:val="24"/>
                <w:szCs w:val="24"/>
              </w:rPr>
              <w:t>суалазе</w:t>
            </w:r>
            <w:r w:rsidRPr="000778E6">
              <w:rPr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sz w:val="24"/>
                <w:szCs w:val="24"/>
              </w:rPr>
              <w:t>жаваблъун</w:t>
            </w:r>
            <w:r w:rsidRPr="000778E6">
              <w:rPr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sz w:val="24"/>
                <w:szCs w:val="24"/>
              </w:rPr>
              <w:t>рач</w:t>
            </w:r>
            <w:r w:rsidRPr="000778E6">
              <w:rPr>
                <w:sz w:val="24"/>
                <w:szCs w:val="24"/>
                <w:lang w:val="en-US"/>
              </w:rPr>
              <w:t>1</w:t>
            </w:r>
            <w:r w:rsidRPr="000778E6">
              <w:rPr>
                <w:sz w:val="24"/>
                <w:szCs w:val="24"/>
              </w:rPr>
              <w:t>унел</w:t>
            </w:r>
            <w:r w:rsidRPr="000778E6">
              <w:rPr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sz w:val="24"/>
                <w:szCs w:val="24"/>
              </w:rPr>
              <w:t>раг</w:t>
            </w:r>
            <w:r w:rsidRPr="000778E6">
              <w:rPr>
                <w:sz w:val="24"/>
                <w:szCs w:val="24"/>
                <w:lang w:val="en-US"/>
              </w:rPr>
              <w:t>1</w:t>
            </w:r>
            <w:r w:rsidRPr="000778E6">
              <w:rPr>
                <w:sz w:val="24"/>
                <w:szCs w:val="24"/>
              </w:rPr>
              <w:t>аби</w:t>
            </w:r>
            <w:r w:rsidRPr="000778E6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Пири, зоб, лугби,ч1енкераби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Цц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Суратал, таблица, т1ехь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Х1.226, гьум.100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155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Г1адамазул ц1аразул, фамилиябазул ва инсул ц1аразул бет1ералда к1удияб х1арп.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Чамасдак, ччех1, ччин, хадухьихь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Ц1ц1 х1арп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Х1. 232, гьум.103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987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44-45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Х1айваназул т1ок1ц1аразул ва бак1азул ц1аразул бет1ералда к1удияб х1арп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Чахъу, ч1ч1вад, гурх1и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Лабиалиял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гьаркьал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Предмет, предметалъул г1аламат ва предметалъ гьабулеб иш бихьизабулел раг1аби каламалъулъ х1алт1изаризе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Х1. 242,гьум.106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5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85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32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Кинав ?кинай ?кинаб ? кинал? абурал суалазе жаваблъун рач1унел раг1аби</w:t>
            </w:r>
          </w:p>
        </w:tc>
        <w:tc>
          <w:tcPr>
            <w:tcW w:w="4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Гьогь гьаби, харибак1,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г1омо,г1ондокь,щурун-къверкъ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 xml:space="preserve">Лабиалиял </w:t>
            </w:r>
          </w:p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гьаркьал</w:t>
            </w:r>
          </w:p>
        </w:tc>
        <w:tc>
          <w:tcPr>
            <w:tcW w:w="16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 , 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Х1.248,гьум.111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548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Цолъул ва г1емерлъул форма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Ч1вахкен, ч1валха, ч1вадан,х1ут1-хъумур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Лабиалиял гьаркьал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Х1. 258,гьум.116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556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Г1акса маг1наялъул раг1аби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Гвай, гвангвара, гванзухъе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Лабиалиял гьаркьал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Х1.263,гьум.118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131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49-50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0778E6">
              <w:rPr>
                <w:b/>
                <w:bCs/>
                <w:sz w:val="24"/>
                <w:szCs w:val="24"/>
              </w:rPr>
              <w:t>Щиб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b/>
                <w:bCs/>
                <w:sz w:val="24"/>
                <w:szCs w:val="24"/>
              </w:rPr>
              <w:t>гьабураб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? </w:t>
            </w:r>
            <w:r w:rsidRPr="000778E6">
              <w:rPr>
                <w:b/>
                <w:bCs/>
                <w:sz w:val="24"/>
                <w:szCs w:val="24"/>
              </w:rPr>
              <w:t>Щиб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b/>
                <w:bCs/>
                <w:sz w:val="24"/>
                <w:szCs w:val="24"/>
              </w:rPr>
              <w:t>лъугьараб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? </w:t>
            </w:r>
            <w:r w:rsidRPr="000778E6">
              <w:rPr>
                <w:b/>
                <w:bCs/>
                <w:sz w:val="24"/>
                <w:szCs w:val="24"/>
              </w:rPr>
              <w:t>абурал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b/>
                <w:bCs/>
                <w:sz w:val="24"/>
                <w:szCs w:val="24"/>
              </w:rPr>
              <w:t>суалазе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b/>
                <w:bCs/>
                <w:sz w:val="24"/>
                <w:szCs w:val="24"/>
              </w:rPr>
              <w:t>жаваблъун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b/>
                <w:bCs/>
                <w:sz w:val="24"/>
                <w:szCs w:val="24"/>
              </w:rPr>
              <w:t>рач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0778E6">
              <w:rPr>
                <w:b/>
                <w:bCs/>
                <w:sz w:val="24"/>
                <w:szCs w:val="24"/>
              </w:rPr>
              <w:t>унел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778E6">
              <w:rPr>
                <w:b/>
                <w:bCs/>
                <w:sz w:val="24"/>
                <w:szCs w:val="24"/>
              </w:rPr>
              <w:t>раг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0778E6">
              <w:rPr>
                <w:b/>
                <w:bCs/>
                <w:sz w:val="24"/>
                <w:szCs w:val="24"/>
              </w:rPr>
              <w:t>аби</w:t>
            </w:r>
            <w:r w:rsidRPr="000778E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Хъварщи, хъванк1и, хъванк1дей,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Лабиалиял гьаркьал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  <w:r w:rsidRPr="000778E6">
              <w:rPr>
                <w:sz w:val="24"/>
                <w:szCs w:val="24"/>
              </w:rPr>
              <w:t>Таблица, т1ехь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</w:pPr>
            <w:r w:rsidRPr="000778E6">
              <w:t>Х1. 277,гьум. 125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287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778E6">
              <w:rPr>
                <w:sz w:val="24"/>
                <w:szCs w:val="24"/>
                <w:lang w:val="en-US"/>
              </w:rPr>
              <w:t>51-52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Контролияб диктант</w:t>
            </w:r>
          </w:p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Гъалат1азда т1ад х1алт1и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778E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416B" w:rsidRPr="000778E6">
        <w:trPr>
          <w:trHeight w:val="1573"/>
        </w:trPr>
        <w:tc>
          <w:tcPr>
            <w:tcW w:w="14789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16B" w:rsidRPr="000778E6" w:rsidRDefault="0078416B" w:rsidP="000778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416B" w:rsidRPr="006B4F87" w:rsidRDefault="0078416B">
      <w:pPr>
        <w:rPr>
          <w:sz w:val="24"/>
          <w:szCs w:val="24"/>
        </w:rPr>
      </w:pPr>
    </w:p>
    <w:p w:rsidR="0078416B" w:rsidRDefault="0078416B"/>
    <w:p w:rsidR="0078416B" w:rsidRDefault="0078416B"/>
    <w:p w:rsidR="0078416B" w:rsidRDefault="0078416B"/>
    <w:sectPr w:rsidR="0078416B" w:rsidSect="00BB070C">
      <w:type w:val="oddPage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16B" w:rsidRDefault="0078416B" w:rsidP="00720AB9">
      <w:pPr>
        <w:spacing w:after="0" w:line="240" w:lineRule="auto"/>
      </w:pPr>
      <w:r>
        <w:separator/>
      </w:r>
    </w:p>
  </w:endnote>
  <w:endnote w:type="continuationSeparator" w:id="0">
    <w:p w:rsidR="0078416B" w:rsidRDefault="0078416B" w:rsidP="0072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16B" w:rsidRDefault="0078416B" w:rsidP="00720AB9">
      <w:pPr>
        <w:spacing w:after="0" w:line="240" w:lineRule="auto"/>
      </w:pPr>
      <w:r>
        <w:separator/>
      </w:r>
    </w:p>
  </w:footnote>
  <w:footnote w:type="continuationSeparator" w:id="0">
    <w:p w:rsidR="0078416B" w:rsidRDefault="0078416B" w:rsidP="0072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464E"/>
    <w:multiLevelType w:val="hybridMultilevel"/>
    <w:tmpl w:val="E00E2A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9659F"/>
    <w:multiLevelType w:val="hybridMultilevel"/>
    <w:tmpl w:val="B7B2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46E8"/>
    <w:multiLevelType w:val="hybridMultilevel"/>
    <w:tmpl w:val="7444C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75192"/>
    <w:multiLevelType w:val="hybridMultilevel"/>
    <w:tmpl w:val="86A6F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90043"/>
    <w:multiLevelType w:val="hybridMultilevel"/>
    <w:tmpl w:val="CCEC1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77A3B"/>
    <w:multiLevelType w:val="hybridMultilevel"/>
    <w:tmpl w:val="A716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45F7F"/>
    <w:multiLevelType w:val="hybridMultilevel"/>
    <w:tmpl w:val="51E8C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D5F51"/>
    <w:multiLevelType w:val="hybridMultilevel"/>
    <w:tmpl w:val="C6D44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8067A"/>
    <w:multiLevelType w:val="hybridMultilevel"/>
    <w:tmpl w:val="87A40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F5E18"/>
    <w:multiLevelType w:val="multilevel"/>
    <w:tmpl w:val="1EC851F0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16D"/>
    <w:rsid w:val="00003B0A"/>
    <w:rsid w:val="000466D3"/>
    <w:rsid w:val="00046C51"/>
    <w:rsid w:val="00046E52"/>
    <w:rsid w:val="00063D22"/>
    <w:rsid w:val="000778E6"/>
    <w:rsid w:val="00090E5A"/>
    <w:rsid w:val="00097279"/>
    <w:rsid w:val="000A25E3"/>
    <w:rsid w:val="000E0ADC"/>
    <w:rsid w:val="0016726E"/>
    <w:rsid w:val="0017778D"/>
    <w:rsid w:val="001A3229"/>
    <w:rsid w:val="001B4091"/>
    <w:rsid w:val="001D4252"/>
    <w:rsid w:val="001F1DC5"/>
    <w:rsid w:val="00203E32"/>
    <w:rsid w:val="002166D8"/>
    <w:rsid w:val="00225F18"/>
    <w:rsid w:val="00232A9F"/>
    <w:rsid w:val="00240043"/>
    <w:rsid w:val="002525CE"/>
    <w:rsid w:val="00281161"/>
    <w:rsid w:val="002A0162"/>
    <w:rsid w:val="002A2313"/>
    <w:rsid w:val="002A6F3E"/>
    <w:rsid w:val="002B1319"/>
    <w:rsid w:val="002D1E8F"/>
    <w:rsid w:val="002E0D8B"/>
    <w:rsid w:val="002E6700"/>
    <w:rsid w:val="003615DB"/>
    <w:rsid w:val="003638BE"/>
    <w:rsid w:val="00363C05"/>
    <w:rsid w:val="003857FE"/>
    <w:rsid w:val="003863DD"/>
    <w:rsid w:val="003E4530"/>
    <w:rsid w:val="003E4643"/>
    <w:rsid w:val="003E72B8"/>
    <w:rsid w:val="004169D8"/>
    <w:rsid w:val="00466E91"/>
    <w:rsid w:val="00477CA0"/>
    <w:rsid w:val="004824B8"/>
    <w:rsid w:val="00493C37"/>
    <w:rsid w:val="004C6E3F"/>
    <w:rsid w:val="00506CF2"/>
    <w:rsid w:val="0051688F"/>
    <w:rsid w:val="00561C08"/>
    <w:rsid w:val="00585101"/>
    <w:rsid w:val="005B2573"/>
    <w:rsid w:val="005B6918"/>
    <w:rsid w:val="005C344F"/>
    <w:rsid w:val="005F1974"/>
    <w:rsid w:val="00622950"/>
    <w:rsid w:val="00653C7B"/>
    <w:rsid w:val="006554DC"/>
    <w:rsid w:val="006B4F87"/>
    <w:rsid w:val="006C3F53"/>
    <w:rsid w:val="006D2647"/>
    <w:rsid w:val="006F616D"/>
    <w:rsid w:val="00702470"/>
    <w:rsid w:val="0070555F"/>
    <w:rsid w:val="00720AB9"/>
    <w:rsid w:val="00721E6D"/>
    <w:rsid w:val="00732773"/>
    <w:rsid w:val="00782A59"/>
    <w:rsid w:val="0078416B"/>
    <w:rsid w:val="00797C96"/>
    <w:rsid w:val="007A3C3F"/>
    <w:rsid w:val="007D3D7E"/>
    <w:rsid w:val="007F6878"/>
    <w:rsid w:val="008A5D5B"/>
    <w:rsid w:val="008D5CE5"/>
    <w:rsid w:val="008E0448"/>
    <w:rsid w:val="00901274"/>
    <w:rsid w:val="00942B74"/>
    <w:rsid w:val="009453FF"/>
    <w:rsid w:val="009532A3"/>
    <w:rsid w:val="0097163F"/>
    <w:rsid w:val="009E63E6"/>
    <w:rsid w:val="009F2ADE"/>
    <w:rsid w:val="00A37D70"/>
    <w:rsid w:val="00AC1B60"/>
    <w:rsid w:val="00AD153C"/>
    <w:rsid w:val="00B13796"/>
    <w:rsid w:val="00B24FF5"/>
    <w:rsid w:val="00B55722"/>
    <w:rsid w:val="00B72A44"/>
    <w:rsid w:val="00BB070C"/>
    <w:rsid w:val="00BC69FD"/>
    <w:rsid w:val="00BF26DB"/>
    <w:rsid w:val="00C0409C"/>
    <w:rsid w:val="00C04E94"/>
    <w:rsid w:val="00C33AC4"/>
    <w:rsid w:val="00C3571D"/>
    <w:rsid w:val="00C45248"/>
    <w:rsid w:val="00C543A3"/>
    <w:rsid w:val="00C610D7"/>
    <w:rsid w:val="00C766C2"/>
    <w:rsid w:val="00C77A56"/>
    <w:rsid w:val="00CB1B90"/>
    <w:rsid w:val="00CD0534"/>
    <w:rsid w:val="00CE06FB"/>
    <w:rsid w:val="00CE560A"/>
    <w:rsid w:val="00DD07B7"/>
    <w:rsid w:val="00DE04AB"/>
    <w:rsid w:val="00DE168B"/>
    <w:rsid w:val="00E3552E"/>
    <w:rsid w:val="00E761BC"/>
    <w:rsid w:val="00EC6F2A"/>
    <w:rsid w:val="00EE7A6C"/>
    <w:rsid w:val="00F005C0"/>
    <w:rsid w:val="00F23B14"/>
    <w:rsid w:val="00F75160"/>
    <w:rsid w:val="00FA738A"/>
    <w:rsid w:val="00FB7E14"/>
    <w:rsid w:val="00FB7F8D"/>
    <w:rsid w:val="00FD3733"/>
    <w:rsid w:val="00FD404C"/>
    <w:rsid w:val="00FF4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CE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F616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46C51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2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0AB9"/>
  </w:style>
  <w:style w:type="paragraph" w:styleId="Footer">
    <w:name w:val="footer"/>
    <w:basedOn w:val="Normal"/>
    <w:link w:val="FooterChar"/>
    <w:uiPriority w:val="99"/>
    <w:semiHidden/>
    <w:rsid w:val="0072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0A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32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883</TotalTime>
  <Pages>5</Pages>
  <Words>924</Words>
  <Characters>5272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Абакар</cp:lastModifiedBy>
  <cp:revision>52</cp:revision>
  <cp:lastPrinted>2014-04-08T02:58:00Z</cp:lastPrinted>
  <dcterms:created xsi:type="dcterms:W3CDTF">2014-01-08T16:46:00Z</dcterms:created>
  <dcterms:modified xsi:type="dcterms:W3CDTF">2017-09-29T05:47:00Z</dcterms:modified>
</cp:coreProperties>
</file>